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75" w:rsidRPr="00034DBB" w:rsidRDefault="00110F75" w:rsidP="001A3226">
      <w:pPr>
        <w:pStyle w:val="Heading1"/>
        <w:tabs>
          <w:tab w:val="left" w:pos="5220"/>
          <w:tab w:val="left" w:pos="5760"/>
        </w:tabs>
        <w:ind w:firstLine="3119"/>
        <w:rPr>
          <w:b w:val="0"/>
          <w:szCs w:val="28"/>
        </w:rPr>
      </w:pPr>
      <w:r w:rsidRPr="00034DBB">
        <w:rPr>
          <w:b w:val="0"/>
          <w:szCs w:val="28"/>
        </w:rPr>
        <w:t xml:space="preserve">ПРИЛОЖЕНИЕ </w:t>
      </w:r>
    </w:p>
    <w:p w:rsidR="00110F75" w:rsidRPr="00034DBB" w:rsidRDefault="00110F75" w:rsidP="001A3226">
      <w:pPr>
        <w:tabs>
          <w:tab w:val="left" w:pos="5220"/>
          <w:tab w:val="left" w:pos="5760"/>
        </w:tabs>
        <w:spacing w:after="0" w:line="240" w:lineRule="auto"/>
        <w:ind w:firstLine="5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034DBB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034DB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дминистрации </w:t>
      </w:r>
    </w:p>
    <w:p w:rsidR="00110F75" w:rsidRDefault="00110F75" w:rsidP="001A3226">
      <w:pPr>
        <w:tabs>
          <w:tab w:val="left" w:pos="5220"/>
          <w:tab w:val="left" w:pos="5670"/>
          <w:tab w:val="left" w:pos="576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Тимашевского городского</w:t>
      </w:r>
    </w:p>
    <w:p w:rsidR="00110F75" w:rsidRPr="00034DBB" w:rsidRDefault="00110F75" w:rsidP="001A3226">
      <w:pPr>
        <w:tabs>
          <w:tab w:val="left" w:pos="5220"/>
          <w:tab w:val="left" w:pos="5670"/>
          <w:tab w:val="left" w:pos="576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поселения Тимашевского района</w:t>
      </w:r>
    </w:p>
    <w:p w:rsidR="00110F75" w:rsidRPr="00034DBB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b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о</w:t>
      </w:r>
      <w:r w:rsidRPr="00034DBB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______________</w:t>
      </w:r>
      <w:r w:rsidRPr="00034DBB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>______</w:t>
      </w:r>
    </w:p>
    <w:p w:rsidR="00110F75" w:rsidRDefault="00110F75" w:rsidP="001A3226">
      <w:pPr>
        <w:pStyle w:val="Heading1"/>
        <w:tabs>
          <w:tab w:val="left" w:pos="5220"/>
          <w:tab w:val="left" w:pos="5760"/>
        </w:tabs>
        <w:rPr>
          <w:b w:val="0"/>
          <w:szCs w:val="28"/>
        </w:rPr>
      </w:pPr>
      <w:r>
        <w:rPr>
          <w:b w:val="0"/>
          <w:szCs w:val="28"/>
        </w:rPr>
        <w:t xml:space="preserve">                  </w:t>
      </w:r>
    </w:p>
    <w:p w:rsidR="00110F75" w:rsidRDefault="00110F75" w:rsidP="001A3226">
      <w:pPr>
        <w:pStyle w:val="Heading1"/>
        <w:tabs>
          <w:tab w:val="left" w:pos="5220"/>
          <w:tab w:val="left" w:pos="5760"/>
        </w:tabs>
        <w:rPr>
          <w:b w:val="0"/>
          <w:szCs w:val="28"/>
        </w:rPr>
      </w:pPr>
    </w:p>
    <w:p w:rsidR="00110F75" w:rsidRPr="00034DBB" w:rsidRDefault="00110F75" w:rsidP="001A3226">
      <w:pPr>
        <w:pStyle w:val="Heading1"/>
        <w:tabs>
          <w:tab w:val="left" w:pos="5220"/>
          <w:tab w:val="left" w:pos="5760"/>
        </w:tabs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«</w:t>
      </w:r>
      <w:r w:rsidRPr="00034DBB">
        <w:rPr>
          <w:b w:val="0"/>
          <w:szCs w:val="28"/>
        </w:rPr>
        <w:t xml:space="preserve">ПРИЛОЖЕНИЕ </w:t>
      </w:r>
    </w:p>
    <w:p w:rsidR="00110F75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110F75" w:rsidRPr="00034DBB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</w:t>
      </w:r>
      <w:r w:rsidRPr="00034DBB">
        <w:rPr>
          <w:rFonts w:ascii="Times New Roman" w:hAnsi="Times New Roman"/>
          <w:sz w:val="28"/>
          <w:szCs w:val="28"/>
        </w:rPr>
        <w:t>УТВЕРЖДЕН</w:t>
      </w:r>
    </w:p>
    <w:p w:rsidR="00110F75" w:rsidRPr="00034DBB" w:rsidRDefault="00110F75" w:rsidP="001A3226">
      <w:pPr>
        <w:tabs>
          <w:tab w:val="left" w:pos="5220"/>
          <w:tab w:val="left" w:pos="567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34DBB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034DBB">
        <w:rPr>
          <w:rFonts w:ascii="Times New Roman" w:hAnsi="Times New Roman"/>
          <w:sz w:val="28"/>
          <w:szCs w:val="28"/>
        </w:rPr>
        <w:t xml:space="preserve">постановлением  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дминистрации </w:t>
      </w:r>
    </w:p>
    <w:p w:rsidR="00110F75" w:rsidRDefault="00110F75" w:rsidP="001A3226">
      <w:pPr>
        <w:tabs>
          <w:tab w:val="left" w:pos="5220"/>
          <w:tab w:val="left" w:pos="5670"/>
          <w:tab w:val="left" w:pos="576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Тимашевского городского</w:t>
      </w:r>
    </w:p>
    <w:p w:rsidR="00110F75" w:rsidRPr="00034DBB" w:rsidRDefault="00110F75" w:rsidP="001A3226">
      <w:pPr>
        <w:tabs>
          <w:tab w:val="left" w:pos="5220"/>
          <w:tab w:val="left" w:pos="5670"/>
          <w:tab w:val="left" w:pos="576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поселения Тимашевского района</w:t>
      </w:r>
    </w:p>
    <w:p w:rsidR="00110F75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о</w:t>
      </w:r>
      <w:r w:rsidRPr="00034DBB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15 марта 2010 года № 113</w:t>
      </w:r>
    </w:p>
    <w:p w:rsidR="00110F75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(в редакции постановлений</w:t>
      </w:r>
    </w:p>
    <w:p w:rsidR="00110F75" w:rsidRPr="00034DBB" w:rsidRDefault="00110F75" w:rsidP="001A3226">
      <w:pPr>
        <w:tabs>
          <w:tab w:val="left" w:pos="5760"/>
        </w:tabs>
        <w:spacing w:after="0" w:line="240" w:lineRule="auto"/>
        <w:ind w:left="5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 xml:space="preserve"> Тимашевского                                     городского поселения Тимашевского района</w:t>
      </w:r>
    </w:p>
    <w:p w:rsidR="00110F75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b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о</w:t>
      </w:r>
      <w:r w:rsidRPr="00034D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15 ноября 2010 года № 559, </w:t>
      </w:r>
    </w:p>
    <w:p w:rsidR="00110F75" w:rsidRDefault="00110F75" w:rsidP="003518E2">
      <w:pPr>
        <w:tabs>
          <w:tab w:val="left" w:pos="5220"/>
          <w:tab w:val="left" w:pos="5760"/>
        </w:tabs>
        <w:spacing w:after="0" w:line="240" w:lineRule="auto"/>
        <w:ind w:firstLine="5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13 ноября 2012 года № 659, </w:t>
      </w:r>
    </w:p>
    <w:p w:rsidR="00110F75" w:rsidRDefault="00110F75" w:rsidP="003518E2">
      <w:pPr>
        <w:tabs>
          <w:tab w:val="left" w:pos="5220"/>
          <w:tab w:val="left" w:pos="5760"/>
        </w:tabs>
        <w:spacing w:after="0" w:line="240" w:lineRule="auto"/>
        <w:ind w:firstLine="5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29 марта 2013 года № 158, </w:t>
      </w:r>
    </w:p>
    <w:p w:rsidR="00110F75" w:rsidRDefault="00110F75" w:rsidP="003518E2">
      <w:pPr>
        <w:tabs>
          <w:tab w:val="left" w:pos="5220"/>
          <w:tab w:val="left" w:pos="5760"/>
        </w:tabs>
        <w:spacing w:after="0" w:line="240" w:lineRule="auto"/>
        <w:ind w:firstLine="5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6 марта 2014 года № 130,</w:t>
      </w:r>
    </w:p>
    <w:p w:rsidR="00110F75" w:rsidRPr="00034DBB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34D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от  ______________</w:t>
      </w:r>
      <w:r w:rsidRPr="00034DBB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>______)</w:t>
      </w:r>
    </w:p>
    <w:p w:rsidR="00110F75" w:rsidRPr="00034DBB" w:rsidRDefault="00110F75" w:rsidP="001A3226">
      <w:pPr>
        <w:tabs>
          <w:tab w:val="left" w:pos="5220"/>
          <w:tab w:val="left" w:pos="57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0F75" w:rsidRDefault="00110F75" w:rsidP="001A32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F75" w:rsidRDefault="00110F75" w:rsidP="001A32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F75" w:rsidRPr="00034DBB" w:rsidRDefault="00110F75" w:rsidP="001A32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</w:t>
      </w:r>
    </w:p>
    <w:p w:rsidR="00110F75" w:rsidRDefault="00110F75" w:rsidP="001A322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по противодействию коррупции в сферах деятельности органов местного самоуправления Тимашевского городского поселения </w:t>
      </w:r>
    </w:p>
    <w:p w:rsidR="00110F75" w:rsidRDefault="00110F75" w:rsidP="001A322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110F75" w:rsidRDefault="00110F75" w:rsidP="001A3226">
      <w:pPr>
        <w:pStyle w:val="ConsPlusTitle"/>
        <w:widowControl/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5760"/>
      </w:tblGrid>
      <w:tr w:rsidR="00110F75" w:rsidTr="003518E2">
        <w:tc>
          <w:tcPr>
            <w:tcW w:w="4068" w:type="dxa"/>
          </w:tcPr>
          <w:p w:rsidR="00110F75" w:rsidRPr="00986D72" w:rsidRDefault="00110F75" w:rsidP="00942A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Нестеров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- </w:t>
            </w:r>
            <w:r>
              <w:rPr>
                <w:rFonts w:ascii="Times New Roman" w:hAnsi="Times New Roman"/>
                <w:sz w:val="28"/>
                <w:szCs w:val="28"/>
              </w:rPr>
              <w:t>Анатолий Николае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вич                                                    </w:t>
            </w:r>
          </w:p>
        </w:tc>
        <w:tc>
          <w:tcPr>
            <w:tcW w:w="576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глава Тимашевского городского поселения Тимашевского района, председатель;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518E2">
        <w:tc>
          <w:tcPr>
            <w:tcW w:w="40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Сысоев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Валерий Георгиевич</w:t>
            </w:r>
          </w:p>
        </w:tc>
        <w:tc>
          <w:tcPr>
            <w:tcW w:w="576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заместитель главы Тимашевского городского поселения Тимашевского района, заместитель председателя;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518E2">
        <w:tc>
          <w:tcPr>
            <w:tcW w:w="40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Мороз 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Оксана Анатольевна</w:t>
            </w:r>
          </w:p>
        </w:tc>
        <w:tc>
          <w:tcPr>
            <w:tcW w:w="576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юридического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сектора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 поселения Тимашевского района, секретарь;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518E2">
        <w:tc>
          <w:tcPr>
            <w:tcW w:w="9828" w:type="dxa"/>
            <w:gridSpan w:val="2"/>
          </w:tcPr>
          <w:p w:rsidR="00110F75" w:rsidRPr="00986D72" w:rsidRDefault="00110F75" w:rsidP="00AD1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лены Совета:</w:t>
            </w:r>
          </w:p>
        </w:tc>
      </w:tr>
      <w:tr w:rsidR="00110F75" w:rsidTr="003518E2">
        <w:tc>
          <w:tcPr>
            <w:tcW w:w="40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Буряк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Павел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Владимир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вич</w:t>
            </w:r>
          </w:p>
        </w:tc>
        <w:tc>
          <w:tcPr>
            <w:tcW w:w="576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заместитель главы Тимашевского городского поселения Тимашевского района;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518E2">
        <w:tc>
          <w:tcPr>
            <w:tcW w:w="40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Качанов                                     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 xml:space="preserve">Сергей Георгиевич </w:t>
            </w:r>
          </w:p>
        </w:tc>
        <w:tc>
          <w:tcPr>
            <w:tcW w:w="5760" w:type="dxa"/>
          </w:tcPr>
          <w:p w:rsidR="00110F75" w:rsidRPr="00986D72" w:rsidRDefault="00110F75" w:rsidP="003518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председатель Совета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518E2">
        <w:tc>
          <w:tcPr>
            <w:tcW w:w="40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Кроква                                       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Юлия Юрьевна</w:t>
            </w:r>
          </w:p>
        </w:tc>
        <w:tc>
          <w:tcPr>
            <w:tcW w:w="5760" w:type="dxa"/>
          </w:tcPr>
          <w:p w:rsidR="00110F75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юридическ</w:t>
            </w:r>
            <w:r>
              <w:rPr>
                <w:rFonts w:ascii="Times New Roman" w:hAnsi="Times New Roman"/>
                <w:sz w:val="28"/>
                <w:szCs w:val="28"/>
              </w:rPr>
              <w:t>им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сектором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518E2">
        <w:tc>
          <w:tcPr>
            <w:tcW w:w="40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Куриева                                     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 xml:space="preserve">Татьяна Александровна </w:t>
            </w:r>
          </w:p>
        </w:tc>
        <w:tc>
          <w:tcPr>
            <w:tcW w:w="576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заместитель главы Тимашевского городского поселения Тимашевского района;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518E2">
        <w:tc>
          <w:tcPr>
            <w:tcW w:w="40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Лысенко                                    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 xml:space="preserve">Алексей Николаевич </w:t>
            </w:r>
          </w:p>
        </w:tc>
        <w:tc>
          <w:tcPr>
            <w:tcW w:w="576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председатель постоянной комиссии Совета Тимашевского городского поселения Тимашевского района по вопросам ГО и ЧС, по вопросам взаимодействи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с правоохра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нительными органами, делам казачества, военным вопросам, взаимодействию с общественными и политическими объеди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нениями и СМИ (по согласованию);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518E2">
        <w:tc>
          <w:tcPr>
            <w:tcW w:w="40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Пастухов              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                   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Владислав Борисович</w:t>
            </w:r>
          </w:p>
        </w:tc>
        <w:tc>
          <w:tcPr>
            <w:tcW w:w="5760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 xml:space="preserve"> прокурора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6D72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F75" w:rsidTr="003518E2">
        <w:tc>
          <w:tcPr>
            <w:tcW w:w="4068" w:type="dxa"/>
          </w:tcPr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Скорняков                                   -</w:t>
            </w:r>
          </w:p>
          <w:p w:rsidR="00110F75" w:rsidRPr="00986D72" w:rsidRDefault="00110F75" w:rsidP="006F2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Юрий Сергеевич</w:t>
            </w:r>
          </w:p>
        </w:tc>
        <w:tc>
          <w:tcPr>
            <w:tcW w:w="5760" w:type="dxa"/>
          </w:tcPr>
          <w:p w:rsidR="00110F75" w:rsidRPr="00986D72" w:rsidRDefault="00110F75" w:rsidP="001A3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D72">
              <w:rPr>
                <w:rFonts w:ascii="Times New Roman" w:hAnsi="Times New Roman"/>
                <w:sz w:val="28"/>
                <w:szCs w:val="28"/>
              </w:rPr>
              <w:t>начальник ОМВД России по Тимашевскому району, полковник полиции (по согласованию).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110F75" w:rsidRDefault="00110F75" w:rsidP="001A3226">
      <w:pPr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:rsidR="00110F75" w:rsidRDefault="00110F75" w:rsidP="001A3226">
      <w:pPr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:rsidR="00110F75" w:rsidRDefault="00110F75" w:rsidP="001A3226">
      <w:pPr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:rsidR="00110F75" w:rsidRDefault="00110F75" w:rsidP="00A81F2E">
      <w:pPr>
        <w:pStyle w:val="BodyText"/>
      </w:pPr>
      <w:r>
        <w:t xml:space="preserve">Заведующий юридическим сектором </w:t>
      </w:r>
    </w:p>
    <w:p w:rsidR="00110F75" w:rsidRDefault="00110F75" w:rsidP="00A81F2E">
      <w:pPr>
        <w:pStyle w:val="BodyText"/>
      </w:pPr>
      <w:r>
        <w:t xml:space="preserve">администрации Тимашевского городского </w:t>
      </w:r>
    </w:p>
    <w:p w:rsidR="00110F75" w:rsidRDefault="00110F75" w:rsidP="00A81F2E">
      <w:pPr>
        <w:pStyle w:val="BodyText"/>
      </w:pPr>
      <w:r>
        <w:t xml:space="preserve">поселения Тимашевского района                                                          Ю.Ю.Кроква                                      </w:t>
      </w:r>
    </w:p>
    <w:p w:rsidR="00110F75" w:rsidRPr="00034DBB" w:rsidRDefault="00110F75" w:rsidP="001A3226">
      <w:pPr>
        <w:pStyle w:val="ConsPlusTitle"/>
        <w:widowControl/>
        <w:jc w:val="center"/>
        <w:rPr>
          <w:sz w:val="28"/>
          <w:szCs w:val="28"/>
        </w:rPr>
      </w:pPr>
    </w:p>
    <w:p w:rsidR="00110F75" w:rsidRDefault="00110F75" w:rsidP="00FA02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sectPr w:rsidR="00110F75" w:rsidSect="00AD313B">
      <w:headerReference w:type="even" r:id="rId6"/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F75" w:rsidRDefault="00110F75" w:rsidP="007E051B">
      <w:pPr>
        <w:spacing w:after="0" w:line="240" w:lineRule="auto"/>
      </w:pPr>
      <w:r>
        <w:separator/>
      </w:r>
    </w:p>
  </w:endnote>
  <w:endnote w:type="continuationSeparator" w:id="1">
    <w:p w:rsidR="00110F75" w:rsidRDefault="00110F75" w:rsidP="007E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F75" w:rsidRDefault="00110F75" w:rsidP="007E051B">
      <w:pPr>
        <w:spacing w:after="0" w:line="240" w:lineRule="auto"/>
      </w:pPr>
      <w:r>
        <w:separator/>
      </w:r>
    </w:p>
  </w:footnote>
  <w:footnote w:type="continuationSeparator" w:id="1">
    <w:p w:rsidR="00110F75" w:rsidRDefault="00110F75" w:rsidP="007E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F75" w:rsidRDefault="00110F75" w:rsidP="00A81F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0F75" w:rsidRDefault="00110F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F75" w:rsidRDefault="00110F75" w:rsidP="00AE06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10F75" w:rsidRDefault="00110F7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E68"/>
    <w:rsid w:val="00024ACC"/>
    <w:rsid w:val="00034DBB"/>
    <w:rsid w:val="00050F8C"/>
    <w:rsid w:val="000511C2"/>
    <w:rsid w:val="00054ECD"/>
    <w:rsid w:val="000812B2"/>
    <w:rsid w:val="0008270B"/>
    <w:rsid w:val="000A61D5"/>
    <w:rsid w:val="000E4B21"/>
    <w:rsid w:val="000F752C"/>
    <w:rsid w:val="001021A3"/>
    <w:rsid w:val="00110F75"/>
    <w:rsid w:val="001218E9"/>
    <w:rsid w:val="001268FF"/>
    <w:rsid w:val="00127FD3"/>
    <w:rsid w:val="00144CDD"/>
    <w:rsid w:val="0014525A"/>
    <w:rsid w:val="00151A12"/>
    <w:rsid w:val="00160B34"/>
    <w:rsid w:val="00172158"/>
    <w:rsid w:val="0018779A"/>
    <w:rsid w:val="001971BD"/>
    <w:rsid w:val="001A1CBF"/>
    <w:rsid w:val="001A3226"/>
    <w:rsid w:val="001D29CA"/>
    <w:rsid w:val="001F780E"/>
    <w:rsid w:val="00216F7B"/>
    <w:rsid w:val="00240D9D"/>
    <w:rsid w:val="00243695"/>
    <w:rsid w:val="00245AFC"/>
    <w:rsid w:val="002A0799"/>
    <w:rsid w:val="002C3E9A"/>
    <w:rsid w:val="002D0438"/>
    <w:rsid w:val="002E0FA0"/>
    <w:rsid w:val="002E7C19"/>
    <w:rsid w:val="002F56A1"/>
    <w:rsid w:val="003110B8"/>
    <w:rsid w:val="0032735E"/>
    <w:rsid w:val="00332C9B"/>
    <w:rsid w:val="00336853"/>
    <w:rsid w:val="00340D6B"/>
    <w:rsid w:val="003518E2"/>
    <w:rsid w:val="00356197"/>
    <w:rsid w:val="003854D2"/>
    <w:rsid w:val="00387355"/>
    <w:rsid w:val="00396CBC"/>
    <w:rsid w:val="003A3BE2"/>
    <w:rsid w:val="003B50C7"/>
    <w:rsid w:val="003D4607"/>
    <w:rsid w:val="003E2138"/>
    <w:rsid w:val="003E260B"/>
    <w:rsid w:val="003E7E68"/>
    <w:rsid w:val="003F0622"/>
    <w:rsid w:val="004003DF"/>
    <w:rsid w:val="00420390"/>
    <w:rsid w:val="004343CB"/>
    <w:rsid w:val="004412E3"/>
    <w:rsid w:val="0044634B"/>
    <w:rsid w:val="00452790"/>
    <w:rsid w:val="00473953"/>
    <w:rsid w:val="00473E13"/>
    <w:rsid w:val="004A563C"/>
    <w:rsid w:val="004D3B9B"/>
    <w:rsid w:val="004D5C30"/>
    <w:rsid w:val="005357C6"/>
    <w:rsid w:val="00537C22"/>
    <w:rsid w:val="00553FE3"/>
    <w:rsid w:val="00557CA1"/>
    <w:rsid w:val="0056487B"/>
    <w:rsid w:val="005923D7"/>
    <w:rsid w:val="005953AF"/>
    <w:rsid w:val="005A392E"/>
    <w:rsid w:val="005B1539"/>
    <w:rsid w:val="005B18C1"/>
    <w:rsid w:val="005B2043"/>
    <w:rsid w:val="005C1899"/>
    <w:rsid w:val="005D11B0"/>
    <w:rsid w:val="005F139B"/>
    <w:rsid w:val="00604E02"/>
    <w:rsid w:val="006172A6"/>
    <w:rsid w:val="00630A02"/>
    <w:rsid w:val="00632526"/>
    <w:rsid w:val="006327EA"/>
    <w:rsid w:val="00652AFA"/>
    <w:rsid w:val="00663DB5"/>
    <w:rsid w:val="0066665E"/>
    <w:rsid w:val="006673CE"/>
    <w:rsid w:val="006934AD"/>
    <w:rsid w:val="006C634D"/>
    <w:rsid w:val="006D77D8"/>
    <w:rsid w:val="006E4F19"/>
    <w:rsid w:val="006F2A22"/>
    <w:rsid w:val="007379B8"/>
    <w:rsid w:val="00737A32"/>
    <w:rsid w:val="00740ECC"/>
    <w:rsid w:val="007849DD"/>
    <w:rsid w:val="007863D0"/>
    <w:rsid w:val="00795388"/>
    <w:rsid w:val="00796E48"/>
    <w:rsid w:val="007A7889"/>
    <w:rsid w:val="007C59B6"/>
    <w:rsid w:val="007E051B"/>
    <w:rsid w:val="007E19EC"/>
    <w:rsid w:val="007E271E"/>
    <w:rsid w:val="007E7674"/>
    <w:rsid w:val="007F2EAB"/>
    <w:rsid w:val="007F5E64"/>
    <w:rsid w:val="00807459"/>
    <w:rsid w:val="0081398C"/>
    <w:rsid w:val="00814ABD"/>
    <w:rsid w:val="0083120E"/>
    <w:rsid w:val="0084674A"/>
    <w:rsid w:val="0085001C"/>
    <w:rsid w:val="00856B65"/>
    <w:rsid w:val="0087706D"/>
    <w:rsid w:val="008806F3"/>
    <w:rsid w:val="008E4252"/>
    <w:rsid w:val="008F42C0"/>
    <w:rsid w:val="00911ABF"/>
    <w:rsid w:val="009166AC"/>
    <w:rsid w:val="00933545"/>
    <w:rsid w:val="009402CD"/>
    <w:rsid w:val="00942A7E"/>
    <w:rsid w:val="00981687"/>
    <w:rsid w:val="009829BD"/>
    <w:rsid w:val="00986D72"/>
    <w:rsid w:val="009B7A27"/>
    <w:rsid w:val="009C51BB"/>
    <w:rsid w:val="009C559B"/>
    <w:rsid w:val="009E6FD5"/>
    <w:rsid w:val="009F0BE7"/>
    <w:rsid w:val="00A0142C"/>
    <w:rsid w:val="00A02B7F"/>
    <w:rsid w:val="00A121E0"/>
    <w:rsid w:val="00A14A82"/>
    <w:rsid w:val="00A16FB6"/>
    <w:rsid w:val="00A3694D"/>
    <w:rsid w:val="00A4489C"/>
    <w:rsid w:val="00A60879"/>
    <w:rsid w:val="00A6357A"/>
    <w:rsid w:val="00A81F2E"/>
    <w:rsid w:val="00A94E5D"/>
    <w:rsid w:val="00AC1A5F"/>
    <w:rsid w:val="00AC31D1"/>
    <w:rsid w:val="00AD1ED4"/>
    <w:rsid w:val="00AD313B"/>
    <w:rsid w:val="00AE06BA"/>
    <w:rsid w:val="00B12AE1"/>
    <w:rsid w:val="00B16CCD"/>
    <w:rsid w:val="00B605FD"/>
    <w:rsid w:val="00B6701C"/>
    <w:rsid w:val="00B81E8E"/>
    <w:rsid w:val="00B914AC"/>
    <w:rsid w:val="00B92152"/>
    <w:rsid w:val="00BA1194"/>
    <w:rsid w:val="00BB4942"/>
    <w:rsid w:val="00BB631E"/>
    <w:rsid w:val="00BB7B4B"/>
    <w:rsid w:val="00BC5806"/>
    <w:rsid w:val="00BE387D"/>
    <w:rsid w:val="00C1170F"/>
    <w:rsid w:val="00C411AB"/>
    <w:rsid w:val="00C67D12"/>
    <w:rsid w:val="00C85890"/>
    <w:rsid w:val="00C92799"/>
    <w:rsid w:val="00C958D9"/>
    <w:rsid w:val="00C95C36"/>
    <w:rsid w:val="00CB0A1C"/>
    <w:rsid w:val="00CB17A6"/>
    <w:rsid w:val="00CB25E6"/>
    <w:rsid w:val="00CB618D"/>
    <w:rsid w:val="00CC47BC"/>
    <w:rsid w:val="00CC77A1"/>
    <w:rsid w:val="00CE3F64"/>
    <w:rsid w:val="00CF1DBA"/>
    <w:rsid w:val="00CF72F4"/>
    <w:rsid w:val="00D17EBC"/>
    <w:rsid w:val="00D26972"/>
    <w:rsid w:val="00D369C1"/>
    <w:rsid w:val="00D45308"/>
    <w:rsid w:val="00D83C0A"/>
    <w:rsid w:val="00D84FAC"/>
    <w:rsid w:val="00D90758"/>
    <w:rsid w:val="00DB7E96"/>
    <w:rsid w:val="00DC695C"/>
    <w:rsid w:val="00DE597C"/>
    <w:rsid w:val="00DE7CBA"/>
    <w:rsid w:val="00E21F65"/>
    <w:rsid w:val="00E2773F"/>
    <w:rsid w:val="00E31004"/>
    <w:rsid w:val="00E630D3"/>
    <w:rsid w:val="00E65CC0"/>
    <w:rsid w:val="00E83F1F"/>
    <w:rsid w:val="00EC2172"/>
    <w:rsid w:val="00ED0167"/>
    <w:rsid w:val="00EE1C05"/>
    <w:rsid w:val="00F04D24"/>
    <w:rsid w:val="00F568AB"/>
    <w:rsid w:val="00F8498A"/>
    <w:rsid w:val="00FA0214"/>
    <w:rsid w:val="00FA4E50"/>
    <w:rsid w:val="00FB489B"/>
    <w:rsid w:val="00FC49E8"/>
    <w:rsid w:val="00FE4C1C"/>
    <w:rsid w:val="00FE6C31"/>
    <w:rsid w:val="00FE7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D1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11AB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ABF"/>
    <w:rPr>
      <w:rFonts w:eastAsia="Times New Roman" w:cs="Times New Roman"/>
      <w:b/>
      <w:sz w:val="28"/>
      <w:lang w:val="ru-RU" w:eastAsia="ru-RU" w:bidi="ar-SA"/>
    </w:rPr>
  </w:style>
  <w:style w:type="paragraph" w:styleId="NoSpacing">
    <w:name w:val="No Spacing"/>
    <w:uiPriority w:val="99"/>
    <w:qFormat/>
    <w:rsid w:val="003E7E68"/>
    <w:rPr>
      <w:lang w:eastAsia="en-US"/>
    </w:rPr>
  </w:style>
  <w:style w:type="paragraph" w:styleId="Header">
    <w:name w:val="header"/>
    <w:basedOn w:val="Normal"/>
    <w:link w:val="HeaderChar"/>
    <w:uiPriority w:val="99"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E051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051B"/>
    <w:rPr>
      <w:rFonts w:cs="Times New Roman"/>
    </w:rPr>
  </w:style>
  <w:style w:type="paragraph" w:customStyle="1" w:styleId="ConsPlusNormal">
    <w:name w:val="ConsPlusNormal"/>
    <w:uiPriority w:val="99"/>
    <w:rsid w:val="00911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11AB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1AB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144CD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C47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29BD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99"/>
    <w:locked/>
    <w:rsid w:val="00160B3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160B34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73E1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492</TotalTime>
  <Pages>2</Pages>
  <Words>479</Words>
  <Characters>2735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dc:title>
  <dc:subject/>
  <dc:creator>Admin</dc:creator>
  <cp:keywords/>
  <dc:description/>
  <cp:lastModifiedBy>Оксана</cp:lastModifiedBy>
  <cp:revision>90</cp:revision>
  <cp:lastPrinted>2015-04-13T11:34:00Z</cp:lastPrinted>
  <dcterms:created xsi:type="dcterms:W3CDTF">2012-02-20T13:21:00Z</dcterms:created>
  <dcterms:modified xsi:type="dcterms:W3CDTF">2015-04-14T07:33:00Z</dcterms:modified>
</cp:coreProperties>
</file>